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EC0E78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C0E78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EC0E78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C0E78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EC0E7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EC0E78" w:rsidRPr="009A67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การปรับปรุงคู่มือ (แนวทาง)</w:t>
      </w:r>
      <w:r w:rsidR="00EC0E78" w:rsidRPr="009A6750">
        <w:rPr>
          <w:rFonts w:ascii="TH SarabunPSK" w:hAnsi="TH SarabunPSK" w:cs="TH SarabunPSK"/>
          <w:b/>
          <w:bCs/>
          <w:spacing w:val="-4"/>
          <w:sz w:val="30"/>
          <w:szCs w:val="30"/>
        </w:rPr>
        <w:t xml:space="preserve"> </w:t>
      </w:r>
      <w:r w:rsidR="00EC0E78" w:rsidRPr="009A67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การจัดตั้ง/เปลี่ยนประเภทสถาบันอุดมศึกษาเอกชน(เพื่อให้</w:t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 w:rsidRPr="009A67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สอดคล้องกับ กฎกระทรวงว่าด้วยการขอรับใบอนุญาตและการออกใบอนุญาตจัดตั้ง</w:t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 w:rsidRPr="009A67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สถาบันอุดมศึกษาเอกชนฯ และกฎกระทรวงการขออนุญาตและการอนุญาตให้เปลี่ยนชื่อหรือ</w:t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ab/>
      </w:r>
      <w:r w:rsidR="00EC0E78" w:rsidRPr="009A675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เปลี่ยนประเภทสถาบันอุดมศึกษาเอกชนฉบับใหม่)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C0E7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F3074B">
        <w:rPr>
          <w:rFonts w:ascii="TH SarabunPSK" w:hAnsi="TH SarabunPSK" w:cs="TH SarabunPSK"/>
          <w:b/>
          <w:bCs/>
          <w:color w:val="000000"/>
          <w:sz w:val="30"/>
          <w:szCs w:val="30"/>
        </w:rPr>
        <w:t>6.25</w:t>
      </w:r>
      <w:bookmarkStart w:id="0" w:name="_GoBack"/>
      <w:bookmarkEnd w:id="0"/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600AF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EC0E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EC0E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C0E78" w:rsidP="00EC0E7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ศึกษาข้อกฎ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หมาย และหลักเกณฑ์ ตาม(ร่าง)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กฎกระทรวงการขอรับใบอนุญาตและการออกใบอนุญาตจัดตั้งสถาบันอุดมศึกษาเอกชนฯ และ(ร่าง) กฎกระทรวงการขออนุญาตและการอนุญาตให้เปลี่ยนชื่อหรือเปลี่ยนประเภทสถาบันอุดมศึกษา   เอกชน ฉบับใหม่ รวมถึงกฎกระทรวงฯ ฉบับเดิม</w:t>
            </w:r>
          </w:p>
        </w:tc>
      </w:tr>
      <w:tr w:rsidR="00376665" w:rsidRPr="00932AC9" w:rsidTr="00EC0E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78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วิเคราะห์ข้อมูลที่จำเป็น เพื่อกำหนด   ประเด็นการจัดทำ (ร่าง) ประกาศ เช่น </w:t>
            </w:r>
          </w:p>
          <w:p w:rsidR="00EC0E78" w:rsidRPr="00004903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หลักการและเหตุผล</w:t>
            </w:r>
          </w:p>
          <w:p w:rsidR="00EC0E78" w:rsidRPr="00004903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ประเด็นที่เกี่ยวข้องกับกฎหมายอื่น</w:t>
            </w:r>
          </w:p>
          <w:p w:rsidR="00EC0E78" w:rsidRPr="00004903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โครงสร้างประกาศฯ และการลำดับหัวข้อ</w:t>
            </w:r>
          </w:p>
          <w:p w:rsidR="00EC0E78" w:rsidRPr="00004903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เนื้อหาที่ปรับปรุงจากประกาศฯ ฉบับเดิม</w:t>
            </w:r>
          </w:p>
          <w:p w:rsidR="00EC0E78" w:rsidRPr="00004903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จุดเน้นซึ่งเป็นสาระสำคัญ</w:t>
            </w:r>
          </w:p>
          <w:p w:rsidR="00376665" w:rsidRPr="00EC0E78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 ข้อสังเกต/ข้อควรระวังสำหรับเจ้าหน้าที่</w:t>
            </w:r>
          </w:p>
        </w:tc>
      </w:tr>
      <w:tr w:rsidR="00376665" w:rsidRPr="00932AC9" w:rsidTr="00EC0E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C0E78" w:rsidP="00EC0E78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ประชุมหารือ/ระดมความคิดเห็น (ภายในกลุ่มแผนงานและโครงการ) เพื่อจัดทำ (ร่าง)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ประกาศ</w:t>
            </w: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เรื่อง คู่มือ (แนวทาง) การขออนุญาตจัดตั้งฯ/การขออนุญาตเปลี่ยนประเภทฯ เบื้องต้น โดยพิจารณาเปรียบเทียบกฎกระทรวงฯ ฉบับเดิมกับ (ร่าง) กฎกระทรวงฯ ฉบับใหม่</w:t>
            </w:r>
          </w:p>
        </w:tc>
      </w:tr>
      <w:tr w:rsidR="00376665" w:rsidRPr="00932AC9" w:rsidTr="00EC0E78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C0E78" w:rsidP="00EC0E7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แก้ไข/ปรับปรุง (ร่าง) ประกาศฯ เรื่อง คู่มือ(แนวทาง) การขออนุญาตจัดตั้งสถาบันอุดมศึกษาเอกชน และ (ร่าง) ประกาศฯ เรื่อง คู่มือ (แนวทาง) การขออนุญาตเปลี่ยนประเภทสถาบันอุดมศึกษาเอกชน ตามความเห็นของที่ประชุมกลุ่มฯ และผู้บังคับบัญชา</w:t>
            </w:r>
          </w:p>
        </w:tc>
      </w:tr>
      <w:tr w:rsidR="00376665" w:rsidRPr="00932AC9" w:rsidTr="00EC0E7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EC0E78" w:rsidP="00EC0E78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903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เสนอ (ร่าง)ประกาศฯ เรื่อง คู่มือ (แนวทาง)การขออนุญาตจัดตั้งฯ/การขออนุญาตเปลี่ยน    ประเภทฯ ต่อผู้บริหาร เพื่อให้ข้อคิดเห็น หรือคำแนะนำ หรือ ให้ความเห็นชอบให้นำเรื่องเข้าสู่การพิจารณาของคณะอนุกรรมการ/คณะกรรมการที่เกี่ยวข้อง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EC0E78" w:rsidRDefault="00EC0E78" w:rsidP="00EC0E78">
            <w:pPr>
              <w:spacing w:before="100" w:beforeAutospacing="1" w:after="100" w:afterAutospacing="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C0E7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การปรับปรุงคู่มือ (แนวทาง)</w:t>
            </w:r>
            <w:r w:rsidRPr="00EC0E78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EC0E7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การจัดตั้ง/เปลี่ยนประเภทสถาบันอุดมศึกษาเอกชน(เพื่อให้สอดคล้องกับ กฎกระทรวงว่าด้วยการขอรับใบอนุญาตและการออกใบอนุญาตจัดตั้งสถาบันอุดมศึกษาเอกชนฯ และกฎกระทรวงการขออนุญาตและการอนุญาตให้เปลี่ยนชื่อหรือเปลี่ยนประเภทสถาบันอุดมศึกษาเอกชนฉบับใหม่)</w:t>
            </w:r>
          </w:p>
        </w:tc>
        <w:tc>
          <w:tcPr>
            <w:tcW w:w="1330" w:type="dxa"/>
          </w:tcPr>
          <w:p w:rsidR="00376665" w:rsidRPr="00932AC9" w:rsidRDefault="00EC0E78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AAD" w:rsidRDefault="009B6AAD" w:rsidP="007C7324">
      <w:r>
        <w:separator/>
      </w:r>
    </w:p>
  </w:endnote>
  <w:endnote w:type="continuationSeparator" w:id="0">
    <w:p w:rsidR="009B6AAD" w:rsidRDefault="009B6AAD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AAD" w:rsidRDefault="009B6AAD" w:rsidP="007C7324">
      <w:r>
        <w:separator/>
      </w:r>
    </w:p>
  </w:footnote>
  <w:footnote w:type="continuationSeparator" w:id="0">
    <w:p w:rsidR="009B6AAD" w:rsidRDefault="009B6AAD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600A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ของสำนักนโยบายและแผนการอุดมศึกษา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600AF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ของสำนักนโยบายและแผนการอุดมศึกษา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56C94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00AF8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B6AAD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EC0E78"/>
    <w:rsid w:val="00F3074B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64BB5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D992A-015E-47EC-9A84-C29CBEB67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2018-12-28T06:53:00Z</dcterms:modified>
</cp:coreProperties>
</file>